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17456" w14:textId="77777777" w:rsidR="00556896" w:rsidRDefault="00556896" w:rsidP="0055689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4E68B0E7" w14:textId="77777777" w:rsidR="00556896" w:rsidRDefault="00556896" w:rsidP="005568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576776" w14:textId="77777777" w:rsidR="00556896" w:rsidRDefault="00556896" w:rsidP="005568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128CFAB" w14:textId="77777777" w:rsidR="00556896" w:rsidRPr="00194018" w:rsidRDefault="00556896" w:rsidP="005568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94018">
        <w:rPr>
          <w:rFonts w:ascii="Corbel" w:hAnsi="Corbel"/>
          <w:b/>
          <w:smallCaps/>
          <w:sz w:val="24"/>
          <w:szCs w:val="24"/>
        </w:rPr>
        <w:t>SYLABUS</w:t>
      </w:r>
    </w:p>
    <w:p w14:paraId="05B396A3" w14:textId="77777777" w:rsidR="00556896" w:rsidRPr="00194018" w:rsidRDefault="00556896" w:rsidP="005568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94018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194018">
        <w:rPr>
          <w:rFonts w:ascii="Corbel" w:hAnsi="Corbel"/>
          <w:b/>
          <w:smallCaps/>
          <w:sz w:val="24"/>
          <w:szCs w:val="24"/>
        </w:rPr>
        <w:t xml:space="preserve"> – 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55A69194" w14:textId="77777777" w:rsidR="00556896" w:rsidRPr="00194018" w:rsidRDefault="00556896" w:rsidP="0055689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  <w:t>Rok akademicki  202</w:t>
      </w:r>
      <w:r>
        <w:rPr>
          <w:rFonts w:ascii="Corbel" w:hAnsi="Corbel"/>
          <w:sz w:val="24"/>
          <w:szCs w:val="24"/>
        </w:rPr>
        <w:t>8</w:t>
      </w:r>
      <w:r w:rsidRPr="00194018">
        <w:rPr>
          <w:rFonts w:ascii="Corbel" w:hAnsi="Corbel"/>
          <w:sz w:val="24"/>
          <w:szCs w:val="24"/>
        </w:rPr>
        <w:t>/</w:t>
      </w:r>
      <w:r>
        <w:rPr>
          <w:rFonts w:ascii="Corbel" w:hAnsi="Corbel"/>
          <w:sz w:val="24"/>
          <w:szCs w:val="24"/>
        </w:rPr>
        <w:t xml:space="preserve">2029 </w:t>
      </w:r>
      <w:r w:rsidRPr="00D01880">
        <w:rPr>
          <w:rFonts w:ascii="Corbel" w:hAnsi="Corbel"/>
          <w:sz w:val="24"/>
          <w:szCs w:val="24"/>
        </w:rPr>
        <w:t>oraz</w:t>
      </w:r>
      <w:r>
        <w:rPr>
          <w:rFonts w:ascii="Corbel" w:hAnsi="Corbel"/>
          <w:sz w:val="24"/>
          <w:szCs w:val="24"/>
        </w:rPr>
        <w:t xml:space="preserve"> 2029/</w:t>
      </w:r>
      <w:r w:rsidRPr="00194018">
        <w:rPr>
          <w:rFonts w:ascii="Corbel" w:hAnsi="Corbel"/>
          <w:sz w:val="24"/>
          <w:szCs w:val="24"/>
        </w:rPr>
        <w:t>20</w:t>
      </w:r>
      <w:r>
        <w:rPr>
          <w:rFonts w:ascii="Corbel" w:hAnsi="Corbel"/>
          <w:sz w:val="24"/>
          <w:szCs w:val="24"/>
        </w:rPr>
        <w:t>30</w:t>
      </w:r>
    </w:p>
    <w:p w14:paraId="618D0868" w14:textId="77777777" w:rsidR="0085747A" w:rsidRPr="001940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886BEC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94018">
        <w:rPr>
          <w:rFonts w:ascii="Corbel" w:hAnsi="Corbel"/>
          <w:szCs w:val="24"/>
        </w:rPr>
        <w:t xml:space="preserve">1. </w:t>
      </w:r>
      <w:r w:rsidR="0085747A" w:rsidRPr="00194018">
        <w:rPr>
          <w:rFonts w:ascii="Corbel" w:hAnsi="Corbel"/>
          <w:szCs w:val="24"/>
        </w:rPr>
        <w:t xml:space="preserve">Podstawowe </w:t>
      </w:r>
      <w:r w:rsidR="00445970" w:rsidRPr="0019401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94018" w14:paraId="6923F086" w14:textId="77777777" w:rsidTr="002668C1">
        <w:tc>
          <w:tcPr>
            <w:tcW w:w="2694" w:type="dxa"/>
            <w:vAlign w:val="center"/>
          </w:tcPr>
          <w:p w14:paraId="5EA13D62" w14:textId="77777777" w:rsidR="0085747A" w:rsidRPr="0019401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CD428" w14:textId="77777777" w:rsidR="0085747A" w:rsidRPr="00194018" w:rsidRDefault="008236A4" w:rsidP="00D3785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metodyka edukacji przedszkolnej i wczesnoszkolnej dzieci i uczniów ze spektrum autyzmu</w:t>
            </w:r>
          </w:p>
        </w:tc>
      </w:tr>
      <w:tr w:rsidR="0085747A" w:rsidRPr="00194018" w14:paraId="758807FF" w14:textId="77777777" w:rsidTr="002668C1">
        <w:tc>
          <w:tcPr>
            <w:tcW w:w="2694" w:type="dxa"/>
            <w:vAlign w:val="center"/>
          </w:tcPr>
          <w:p w14:paraId="22CF3766" w14:textId="77777777" w:rsidR="0085747A" w:rsidRPr="0019401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CFB0E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94018" w14:paraId="1CFEFF51" w14:textId="77777777" w:rsidTr="002668C1">
        <w:tc>
          <w:tcPr>
            <w:tcW w:w="2694" w:type="dxa"/>
            <w:vAlign w:val="center"/>
          </w:tcPr>
          <w:p w14:paraId="7EA7BF84" w14:textId="77777777" w:rsidR="0085747A" w:rsidRPr="00194018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9401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6B21DE" w14:textId="77777777" w:rsidR="0085747A" w:rsidRPr="00194018" w:rsidRDefault="00CB2AC3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2A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94018" w14:paraId="6093A0E0" w14:textId="77777777" w:rsidTr="002668C1">
        <w:tc>
          <w:tcPr>
            <w:tcW w:w="2694" w:type="dxa"/>
            <w:vAlign w:val="center"/>
          </w:tcPr>
          <w:p w14:paraId="7D958CB5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D43E420" w14:textId="77777777" w:rsidR="0085747A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94018" w14:paraId="561BC778" w14:textId="77777777" w:rsidTr="002668C1">
        <w:tc>
          <w:tcPr>
            <w:tcW w:w="2694" w:type="dxa"/>
            <w:vAlign w:val="center"/>
          </w:tcPr>
          <w:p w14:paraId="1A8F97F4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C538AC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194018" w14:paraId="08C6A906" w14:textId="77777777" w:rsidTr="002668C1">
        <w:tc>
          <w:tcPr>
            <w:tcW w:w="2694" w:type="dxa"/>
            <w:vAlign w:val="center"/>
          </w:tcPr>
          <w:p w14:paraId="02C02E26" w14:textId="77777777" w:rsidR="0085747A" w:rsidRPr="0019401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B71C55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94018" w14:paraId="3B085014" w14:textId="77777777" w:rsidTr="002668C1">
        <w:tc>
          <w:tcPr>
            <w:tcW w:w="2694" w:type="dxa"/>
            <w:vAlign w:val="center"/>
          </w:tcPr>
          <w:p w14:paraId="484F01E1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07DF25" w14:textId="3FE57512" w:rsidR="0085747A" w:rsidRPr="00194018" w:rsidRDefault="00E26C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19401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194018" w14:paraId="38DE5383" w14:textId="77777777" w:rsidTr="002668C1">
        <w:tc>
          <w:tcPr>
            <w:tcW w:w="2694" w:type="dxa"/>
            <w:vAlign w:val="center"/>
          </w:tcPr>
          <w:p w14:paraId="48F4ED9A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4BFAB8" w14:textId="77777777" w:rsidR="0085747A" w:rsidRPr="00194018" w:rsidRDefault="005A31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A265C" w:rsidRPr="0019401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6319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94018" w14:paraId="74DFAF46" w14:textId="77777777" w:rsidTr="002668C1">
        <w:tc>
          <w:tcPr>
            <w:tcW w:w="2694" w:type="dxa"/>
            <w:vAlign w:val="center"/>
          </w:tcPr>
          <w:p w14:paraId="4436AD5E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94018">
              <w:rPr>
                <w:rFonts w:ascii="Corbel" w:hAnsi="Corbel"/>
                <w:sz w:val="24"/>
                <w:szCs w:val="24"/>
              </w:rPr>
              <w:t>/y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A5D4C1" w14:textId="77777777" w:rsidR="0085747A" w:rsidRPr="00194018" w:rsidRDefault="002A76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Rok III i IV,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 6 i 7 semestr </w:t>
            </w:r>
          </w:p>
        </w:tc>
      </w:tr>
      <w:tr w:rsidR="008236A4" w:rsidRPr="00194018" w14:paraId="4409F144" w14:textId="77777777" w:rsidTr="002668C1">
        <w:tc>
          <w:tcPr>
            <w:tcW w:w="2694" w:type="dxa"/>
            <w:vAlign w:val="center"/>
          </w:tcPr>
          <w:p w14:paraId="4454155B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8C40BEA" w14:textId="77777777" w:rsidR="008236A4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808080" w:themeColor="text1" w:themeTint="7F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194018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3785E" w:rsidRPr="0019401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D3785E" w:rsidRPr="00194018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8236A4" w:rsidRPr="00194018" w14:paraId="196E58EA" w14:textId="77777777" w:rsidTr="002668C1">
        <w:tc>
          <w:tcPr>
            <w:tcW w:w="2694" w:type="dxa"/>
            <w:vAlign w:val="center"/>
          </w:tcPr>
          <w:p w14:paraId="4C798EB3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4506D" w14:textId="77777777" w:rsidR="008236A4" w:rsidRPr="00194018" w:rsidRDefault="00D44C48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236A4" w:rsidRPr="00194018" w14:paraId="4FD4E79E" w14:textId="77777777" w:rsidTr="002668C1">
        <w:tc>
          <w:tcPr>
            <w:tcW w:w="2694" w:type="dxa"/>
            <w:vAlign w:val="center"/>
          </w:tcPr>
          <w:p w14:paraId="3955D177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518E82" w14:textId="1A7AE647" w:rsidR="008236A4" w:rsidRPr="00194018" w:rsidRDefault="00E26C9F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2668C1" w:rsidRPr="00194018" w14:paraId="3047B19B" w14:textId="77777777" w:rsidTr="002668C1">
        <w:tc>
          <w:tcPr>
            <w:tcW w:w="2694" w:type="dxa"/>
            <w:vAlign w:val="center"/>
          </w:tcPr>
          <w:p w14:paraId="35C682CC" w14:textId="77777777" w:rsidR="002668C1" w:rsidRPr="00194018" w:rsidRDefault="002668C1" w:rsidP="002668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94A341" w14:textId="0B2CC9B5" w:rsidR="002668C1" w:rsidRPr="00194018" w:rsidRDefault="00E26C9F" w:rsidP="00266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r Agnieszka Łaba - </w:t>
            </w:r>
            <w:proofErr w:type="spellStart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49755B9A" w14:textId="77777777" w:rsidR="0085747A" w:rsidRPr="00194018" w:rsidRDefault="0085747A" w:rsidP="008236A4">
      <w:pPr>
        <w:pStyle w:val="Podpunkty"/>
        <w:ind w:left="0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* </w:t>
      </w:r>
      <w:r w:rsidRPr="00194018">
        <w:rPr>
          <w:rFonts w:ascii="Corbel" w:hAnsi="Corbel"/>
          <w:i/>
          <w:sz w:val="24"/>
          <w:szCs w:val="24"/>
        </w:rPr>
        <w:t>-</w:t>
      </w:r>
      <w:r w:rsidR="00B90885" w:rsidRPr="0019401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94018">
        <w:rPr>
          <w:rFonts w:ascii="Corbel" w:hAnsi="Corbel"/>
          <w:b w:val="0"/>
          <w:sz w:val="24"/>
          <w:szCs w:val="24"/>
        </w:rPr>
        <w:t>e,</w:t>
      </w:r>
      <w:r w:rsidRPr="00194018">
        <w:rPr>
          <w:rFonts w:ascii="Corbel" w:hAnsi="Corbel"/>
          <w:i/>
          <w:sz w:val="24"/>
          <w:szCs w:val="24"/>
        </w:rPr>
        <w:t xml:space="preserve"> </w:t>
      </w:r>
      <w:r w:rsidRPr="0019401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94018">
        <w:rPr>
          <w:rFonts w:ascii="Corbel" w:hAnsi="Corbel"/>
          <w:b w:val="0"/>
          <w:i/>
          <w:sz w:val="24"/>
          <w:szCs w:val="24"/>
        </w:rPr>
        <w:t>w Jednostce</w:t>
      </w:r>
    </w:p>
    <w:p w14:paraId="36480A0C" w14:textId="77777777" w:rsidR="00923D7D" w:rsidRPr="0019401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B645CE" w14:textId="77777777" w:rsidR="0085747A" w:rsidRPr="0019401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1.</w:t>
      </w:r>
      <w:r w:rsidR="00E22FBC" w:rsidRPr="00194018">
        <w:rPr>
          <w:rFonts w:ascii="Corbel" w:hAnsi="Corbel"/>
          <w:sz w:val="24"/>
          <w:szCs w:val="24"/>
        </w:rPr>
        <w:t>1</w:t>
      </w:r>
      <w:r w:rsidRPr="0019401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A0A256" w14:textId="77777777" w:rsidR="00923D7D" w:rsidRPr="0019401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1"/>
        <w:gridCol w:w="787"/>
        <w:gridCol w:w="851"/>
        <w:gridCol w:w="800"/>
        <w:gridCol w:w="820"/>
        <w:gridCol w:w="760"/>
        <w:gridCol w:w="947"/>
        <w:gridCol w:w="1205"/>
        <w:gridCol w:w="1499"/>
      </w:tblGrid>
      <w:tr w:rsidR="00015B8F" w:rsidRPr="00194018" w14:paraId="0257CE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76B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Semestr</w:t>
            </w:r>
          </w:p>
          <w:p w14:paraId="52A3761B" w14:textId="77777777" w:rsidR="00015B8F" w:rsidRPr="0019401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(</w:t>
            </w:r>
            <w:r w:rsidR="00363F78" w:rsidRPr="0019401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D986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Wykł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337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804A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Konw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390C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AF8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Sem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5CC0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17E1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Prakt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DC51" w14:textId="77777777" w:rsidR="00015B8F" w:rsidRPr="00194018" w:rsidRDefault="008236A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F780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94018">
              <w:rPr>
                <w:rFonts w:ascii="Corbel" w:hAnsi="Corbel"/>
                <w:b/>
                <w:szCs w:val="24"/>
              </w:rPr>
              <w:t>Liczba pkt</w:t>
            </w:r>
            <w:r w:rsidR="00B90885" w:rsidRPr="00194018">
              <w:rPr>
                <w:rFonts w:ascii="Corbel" w:hAnsi="Corbel"/>
                <w:b/>
                <w:szCs w:val="24"/>
              </w:rPr>
              <w:t>.</w:t>
            </w:r>
            <w:r w:rsidRPr="0019401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94018" w14:paraId="41454EF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E5C" w14:textId="77777777" w:rsidR="00015B8F" w:rsidRPr="00194018" w:rsidRDefault="00CB6F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A59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A88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DA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EC94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A8C9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D147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BB8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FD09" w14:textId="77777777" w:rsidR="00015B8F" w:rsidRPr="00194018" w:rsidRDefault="005A31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2F24" w14:textId="77777777" w:rsidR="00015B8F" w:rsidRPr="00194018" w:rsidRDefault="002A7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194018" w14:paraId="3366982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B17" w14:textId="77777777" w:rsidR="0030395F" w:rsidRPr="00194018" w:rsidRDefault="00CB6F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3BA7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3548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D2B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2E37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B22B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2AF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F2E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95C1" w14:textId="77777777" w:rsidR="0030395F" w:rsidRPr="00194018" w:rsidRDefault="005A31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FE1" w14:textId="77777777" w:rsidR="0030395F" w:rsidRPr="00194018" w:rsidRDefault="002A7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1E7A022" w14:textId="77777777" w:rsidR="00923D7D" w:rsidRPr="0019401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6DFEA" w14:textId="77777777" w:rsidR="00923D7D" w:rsidRPr="0019401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F8EA40" w14:textId="77777777" w:rsidR="0085747A" w:rsidRPr="0019401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>1.</w:t>
      </w:r>
      <w:r w:rsidR="00E22FBC" w:rsidRPr="00194018">
        <w:rPr>
          <w:rFonts w:ascii="Corbel" w:hAnsi="Corbel"/>
          <w:smallCaps w:val="0"/>
          <w:szCs w:val="24"/>
        </w:rPr>
        <w:t>2</w:t>
      </w:r>
      <w:r w:rsidR="00F83B28" w:rsidRPr="00194018">
        <w:rPr>
          <w:rFonts w:ascii="Corbel" w:hAnsi="Corbel"/>
          <w:smallCaps w:val="0"/>
          <w:szCs w:val="24"/>
        </w:rPr>
        <w:t>.</w:t>
      </w:r>
      <w:r w:rsidR="00F83B28" w:rsidRPr="00194018">
        <w:rPr>
          <w:rFonts w:ascii="Corbel" w:hAnsi="Corbel"/>
          <w:smallCaps w:val="0"/>
          <w:szCs w:val="24"/>
        </w:rPr>
        <w:tab/>
      </w:r>
      <w:r w:rsidRPr="00194018">
        <w:rPr>
          <w:rFonts w:ascii="Corbel" w:hAnsi="Corbel"/>
          <w:smallCaps w:val="0"/>
          <w:szCs w:val="24"/>
        </w:rPr>
        <w:t xml:space="preserve">Sposób realizacji zajęć  </w:t>
      </w:r>
    </w:p>
    <w:p w14:paraId="523F8CB7" w14:textId="77777777" w:rsidR="00CB6F1F" w:rsidRPr="00194018" w:rsidRDefault="00CB6F1F" w:rsidP="00CB6F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eastAsia="MS Gothic" w:hAnsi="Corbel"/>
          <w:b w:val="0"/>
          <w:szCs w:val="24"/>
        </w:rPr>
        <w:sym w:font="Wingdings" w:char="F078"/>
      </w:r>
      <w:r w:rsidRPr="00194018">
        <w:rPr>
          <w:rFonts w:ascii="Corbel" w:eastAsia="MS Gothic" w:hAnsi="Corbel"/>
          <w:b w:val="0"/>
          <w:szCs w:val="24"/>
        </w:rPr>
        <w:t xml:space="preserve"> </w:t>
      </w:r>
      <w:r w:rsidRPr="0019401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B061EDF" w14:textId="77777777" w:rsidR="00CB6F1F" w:rsidRPr="00194018" w:rsidRDefault="00CB6F1F" w:rsidP="00CB6F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4018">
        <w:rPr>
          <w:rFonts w:ascii="MS Gothic" w:eastAsia="MS Gothic" w:hAnsi="MS Gothic" w:cs="MS Gothic" w:hint="eastAsia"/>
          <w:b w:val="0"/>
          <w:szCs w:val="24"/>
        </w:rPr>
        <w:t>☐</w:t>
      </w:r>
      <w:r w:rsidRPr="0019401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DB3B68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830249" w14:textId="77777777" w:rsidR="00CB6F1F" w:rsidRPr="0019401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1.3 </w:t>
      </w:r>
      <w:r w:rsidR="00F83B28" w:rsidRPr="00194018">
        <w:rPr>
          <w:rFonts w:ascii="Corbel" w:hAnsi="Corbel"/>
          <w:smallCaps w:val="0"/>
          <w:szCs w:val="24"/>
        </w:rPr>
        <w:tab/>
      </w:r>
      <w:r w:rsidRPr="00194018">
        <w:rPr>
          <w:rFonts w:ascii="Corbel" w:hAnsi="Corbel"/>
          <w:smallCaps w:val="0"/>
          <w:szCs w:val="24"/>
        </w:rPr>
        <w:t>For</w:t>
      </w:r>
      <w:r w:rsidR="00445970" w:rsidRPr="00194018">
        <w:rPr>
          <w:rFonts w:ascii="Corbel" w:hAnsi="Corbel"/>
          <w:smallCaps w:val="0"/>
          <w:szCs w:val="24"/>
        </w:rPr>
        <w:t xml:space="preserve">ma zaliczenia przedmiotu </w:t>
      </w:r>
      <w:r w:rsidRPr="00194018">
        <w:rPr>
          <w:rFonts w:ascii="Corbel" w:hAnsi="Corbel"/>
          <w:smallCaps w:val="0"/>
          <w:szCs w:val="24"/>
        </w:rPr>
        <w:t xml:space="preserve"> (z toku) </w:t>
      </w:r>
      <w:r w:rsidR="00CB6F1F" w:rsidRPr="00194018">
        <w:rPr>
          <w:rFonts w:ascii="Corbel" w:hAnsi="Corbel"/>
          <w:b w:val="0"/>
          <w:smallCaps w:val="0"/>
          <w:szCs w:val="24"/>
        </w:rPr>
        <w:t>egzamin</w:t>
      </w:r>
    </w:p>
    <w:p w14:paraId="41FB8DE0" w14:textId="77777777" w:rsidR="00E22FBC" w:rsidRPr="00194018" w:rsidRDefault="00CB6F1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A7E9EAB" w14:textId="77777777" w:rsidR="009C54AE" w:rsidRPr="00194018" w:rsidRDefault="00CB6F1F" w:rsidP="00CB6F1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egzamin</w:t>
      </w:r>
    </w:p>
    <w:p w14:paraId="1699ED3A" w14:textId="77777777" w:rsidR="00CB6F1F" w:rsidRPr="00194018" w:rsidRDefault="00CB6F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E7B26" w14:textId="77777777" w:rsidR="00E960BB" w:rsidRPr="0019401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9401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4018" w14:paraId="65AC3F4B" w14:textId="77777777" w:rsidTr="00745302">
        <w:tc>
          <w:tcPr>
            <w:tcW w:w="9670" w:type="dxa"/>
          </w:tcPr>
          <w:p w14:paraId="543739AB" w14:textId="77777777" w:rsidR="0085747A" w:rsidRPr="00194018" w:rsidRDefault="002A76D0" w:rsidP="004F3AE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przedmiotów z zakresu wprowadzenia do psychologii, psychologii rozwojowej, teoretycznych podstaw kształcenia i wychowania, pedagogiki osób ze spektrum autyzmu.</w:t>
            </w:r>
          </w:p>
        </w:tc>
      </w:tr>
    </w:tbl>
    <w:p w14:paraId="3A1F3BD4" w14:textId="77777777" w:rsidR="00556896" w:rsidRDefault="00556896" w:rsidP="00556896">
      <w:pPr>
        <w:rPr>
          <w:rFonts w:ascii="Corbel" w:hAnsi="Corbel"/>
          <w:b/>
          <w:smallCaps/>
          <w:sz w:val="24"/>
          <w:szCs w:val="24"/>
        </w:rPr>
      </w:pPr>
    </w:p>
    <w:p w14:paraId="08313631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94018">
        <w:rPr>
          <w:rFonts w:ascii="Corbel" w:hAnsi="Corbel"/>
          <w:szCs w:val="24"/>
        </w:rPr>
        <w:t>3.</w:t>
      </w:r>
      <w:r w:rsidR="0085747A" w:rsidRPr="00194018">
        <w:rPr>
          <w:rFonts w:ascii="Corbel" w:hAnsi="Corbel"/>
          <w:szCs w:val="24"/>
        </w:rPr>
        <w:t xml:space="preserve"> </w:t>
      </w:r>
      <w:r w:rsidR="00A84C85" w:rsidRPr="00194018">
        <w:rPr>
          <w:rFonts w:ascii="Corbel" w:hAnsi="Corbel"/>
          <w:szCs w:val="24"/>
        </w:rPr>
        <w:t>cele, efekty uczenia się</w:t>
      </w:r>
      <w:r w:rsidR="0085747A" w:rsidRPr="00194018">
        <w:rPr>
          <w:rFonts w:ascii="Corbel" w:hAnsi="Corbel"/>
          <w:szCs w:val="24"/>
        </w:rPr>
        <w:t xml:space="preserve"> , treści Programowe i stosowane metody Dydaktyczne</w:t>
      </w:r>
    </w:p>
    <w:p w14:paraId="62F8A29B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8305F9" w14:textId="77777777" w:rsidR="0085747A" w:rsidRPr="0019401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3.1 </w:t>
      </w:r>
      <w:r w:rsidR="00C05F44" w:rsidRPr="00194018">
        <w:rPr>
          <w:rFonts w:ascii="Corbel" w:hAnsi="Corbel"/>
          <w:sz w:val="24"/>
          <w:szCs w:val="24"/>
        </w:rPr>
        <w:t>Cele przedmiotu</w:t>
      </w:r>
    </w:p>
    <w:p w14:paraId="78891059" w14:textId="77777777" w:rsidR="00F83B28" w:rsidRPr="0019401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81FE6" w:rsidRPr="00194018" w14:paraId="03986CF0" w14:textId="77777777" w:rsidTr="00E81FE6">
        <w:tc>
          <w:tcPr>
            <w:tcW w:w="845" w:type="dxa"/>
            <w:vAlign w:val="center"/>
          </w:tcPr>
          <w:p w14:paraId="3D451FF1" w14:textId="77777777" w:rsidR="00E81FE6" w:rsidRPr="00194018" w:rsidRDefault="00E81FE6" w:rsidP="00E81F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FE732E6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problematyką </w:t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 xml:space="preserve">funkcjonowania dzieci </w:t>
            </w:r>
            <w:r w:rsidR="004F3AEF" w:rsidRPr="0019401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>i uczniów z zaburzeniami ze spektrum autyzmu.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81FE6" w:rsidRPr="00194018" w14:paraId="7C45156F" w14:textId="77777777" w:rsidTr="00E81FE6">
        <w:tc>
          <w:tcPr>
            <w:tcW w:w="845" w:type="dxa"/>
            <w:vAlign w:val="center"/>
          </w:tcPr>
          <w:p w14:paraId="0997DC54" w14:textId="77777777" w:rsidR="00E81FE6" w:rsidRPr="00194018" w:rsidRDefault="00E81FE6" w:rsidP="00E81F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C</w:t>
            </w:r>
            <w:r w:rsidRPr="00194018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21EC2B47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Ponadto studenci poznają założenia pracy z dzieckiem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 i uczniem  </w:t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zaburzeniami ze spektrum autyzmu w 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>przedszkolu i edukacji wczesnoszkolnej.</w:t>
            </w:r>
          </w:p>
        </w:tc>
      </w:tr>
      <w:tr w:rsidR="00E81FE6" w:rsidRPr="00194018" w14:paraId="36D3070B" w14:textId="77777777" w:rsidTr="00E81FE6">
        <w:tc>
          <w:tcPr>
            <w:tcW w:w="845" w:type="dxa"/>
            <w:vAlign w:val="center"/>
          </w:tcPr>
          <w:p w14:paraId="015450F1" w14:textId="77777777" w:rsidR="00E81FE6" w:rsidRPr="00194018" w:rsidRDefault="00E81FE6" w:rsidP="00E81F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C3s</w:t>
            </w:r>
          </w:p>
        </w:tc>
        <w:tc>
          <w:tcPr>
            <w:tcW w:w="8675" w:type="dxa"/>
            <w:vAlign w:val="center"/>
          </w:tcPr>
          <w:p w14:paraId="1AB1ECB8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Studenci podczas zajęć eksplorują metody pracy w odniesieniu do dzieci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 i uczniów </w:t>
            </w:r>
            <w:r w:rsidR="004F3AEF" w:rsidRPr="0019401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>z zaburzeniami ze spektrum autyzmu u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względniając specyfikę ich funkcjonowania. </w:t>
            </w:r>
          </w:p>
        </w:tc>
      </w:tr>
    </w:tbl>
    <w:p w14:paraId="58C1F8D0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73348E" w14:textId="77777777" w:rsidR="001D7B54" w:rsidRPr="0019401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 xml:space="preserve">3.2 </w:t>
      </w:r>
      <w:r w:rsidR="001D7B54" w:rsidRPr="00194018">
        <w:rPr>
          <w:rFonts w:ascii="Corbel" w:hAnsi="Corbel"/>
          <w:b/>
          <w:sz w:val="24"/>
          <w:szCs w:val="24"/>
        </w:rPr>
        <w:t xml:space="preserve">Efekty </w:t>
      </w:r>
      <w:r w:rsidR="00C05F44" w:rsidRPr="0019401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94018">
        <w:rPr>
          <w:rFonts w:ascii="Corbel" w:hAnsi="Corbel"/>
          <w:b/>
          <w:sz w:val="24"/>
          <w:szCs w:val="24"/>
        </w:rPr>
        <w:t>dla przedmiotu</w:t>
      </w:r>
      <w:r w:rsidR="00445970" w:rsidRPr="00194018">
        <w:rPr>
          <w:rFonts w:ascii="Corbel" w:hAnsi="Corbel"/>
          <w:sz w:val="24"/>
          <w:szCs w:val="24"/>
        </w:rPr>
        <w:t xml:space="preserve"> </w:t>
      </w:r>
    </w:p>
    <w:p w14:paraId="72B40220" w14:textId="77777777" w:rsidR="001D7B54" w:rsidRPr="0019401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56896" w:rsidRPr="00194018" w14:paraId="7FB82DED" w14:textId="77777777" w:rsidTr="009C7592">
        <w:tc>
          <w:tcPr>
            <w:tcW w:w="1681" w:type="dxa"/>
            <w:vAlign w:val="center"/>
          </w:tcPr>
          <w:p w14:paraId="7EB1E06A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8FB4EDA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C0CBCEA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940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6896" w:rsidRPr="00194018" w14:paraId="2F83491C" w14:textId="77777777" w:rsidTr="009C7592">
        <w:tc>
          <w:tcPr>
            <w:tcW w:w="1681" w:type="dxa"/>
          </w:tcPr>
          <w:p w14:paraId="57C6E3E4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219958" w14:textId="77777777" w:rsidR="00556896" w:rsidRPr="0033426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18046D95" w14:textId="77777777" w:rsidR="00556896" w:rsidRPr="00194018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zaburzeniami </w:t>
            </w:r>
            <w:proofErr w:type="spellStart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; rolę zajęć specjalistycznych i wszechstronną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7CECB1D6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t xml:space="preserve">PS.W9. </w:t>
            </w:r>
          </w:p>
          <w:p w14:paraId="1F6F4E3D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t xml:space="preserve">PS.W10. </w:t>
            </w:r>
          </w:p>
          <w:p w14:paraId="0C19386E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t xml:space="preserve">PS.W11. </w:t>
            </w:r>
          </w:p>
          <w:p w14:paraId="3E968544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896" w:rsidRPr="00194018" w14:paraId="33460B78" w14:textId="77777777" w:rsidTr="009C7592">
        <w:tc>
          <w:tcPr>
            <w:tcW w:w="1681" w:type="dxa"/>
          </w:tcPr>
          <w:p w14:paraId="5A9894FB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A984AE9" w14:textId="77777777" w:rsidR="00556896" w:rsidRPr="0033426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W zakresie umiejętności absolwent potrafi:</w:t>
            </w:r>
          </w:p>
          <w:p w14:paraId="2F7E8B70" w14:textId="77777777" w:rsidR="00556896" w:rsidRPr="0033426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spektrum autyzmu; planować, realizować i interpretować wielospecjalistyczną</w:t>
            </w:r>
          </w:p>
          <w:p w14:paraId="24B80368" w14:textId="77777777" w:rsidR="00556896" w:rsidRPr="0033426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ocenę poziomu funkcjonowania; planować pracę dydaktyczno-wychowawczą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 xml:space="preserve">z zaburzeniami ze spektrum autyzmu i innymi zaburzeniami </w:t>
            </w:r>
            <w:proofErr w:type="spellStart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33426F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426F">
              <w:rPr>
                <w:rFonts w:ascii="Corbel" w:hAnsi="Corbel"/>
                <w:b w:val="0"/>
                <w:smallCaps w:val="0"/>
                <w:szCs w:val="24"/>
              </w:rPr>
              <w:t>planować i realizować doradztwo zawodowe oraz wspierać rozwój zawodowy osób</w:t>
            </w:r>
          </w:p>
          <w:p w14:paraId="42677DB4" w14:textId="77777777" w:rsidR="00556896" w:rsidRPr="00194018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426F">
              <w:rPr>
                <w:rFonts w:ascii="Corbel" w:hAnsi="Corbel"/>
                <w:b w:val="0"/>
                <w:smallCaps w:val="0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174E42D3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lastRenderedPageBreak/>
              <w:t xml:space="preserve">PS.U2. </w:t>
            </w:r>
          </w:p>
          <w:p w14:paraId="306669BA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t xml:space="preserve">PS.U5. </w:t>
            </w:r>
          </w:p>
          <w:p w14:paraId="63F2CC93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t xml:space="preserve">PS.U6. </w:t>
            </w:r>
          </w:p>
          <w:p w14:paraId="749F1298" w14:textId="77777777" w:rsidR="00556896" w:rsidRPr="00236C60" w:rsidRDefault="00556896" w:rsidP="009C7592">
            <w:pPr>
              <w:spacing w:line="240" w:lineRule="auto"/>
              <w:ind w:left="106"/>
            </w:pPr>
            <w:r w:rsidRPr="00236C60">
              <w:lastRenderedPageBreak/>
              <w:t xml:space="preserve">PS.U7. </w:t>
            </w:r>
          </w:p>
          <w:p w14:paraId="15994057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896" w:rsidRPr="00194018" w14:paraId="12C2ECF5" w14:textId="77777777" w:rsidTr="009C7592">
        <w:tc>
          <w:tcPr>
            <w:tcW w:w="1681" w:type="dxa"/>
          </w:tcPr>
          <w:p w14:paraId="2132C779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341B2E5F" w14:textId="77777777" w:rsidR="00556896" w:rsidRPr="00194018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wychowawczej;</w:t>
            </w:r>
          </w:p>
        </w:tc>
        <w:tc>
          <w:tcPr>
            <w:tcW w:w="1865" w:type="dxa"/>
            <w:vAlign w:val="center"/>
          </w:tcPr>
          <w:p w14:paraId="11CEBBF2" w14:textId="77777777" w:rsidR="00556896" w:rsidRPr="0053361E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 xml:space="preserve">PS.K1. </w:t>
            </w:r>
          </w:p>
          <w:p w14:paraId="430CE6B1" w14:textId="77777777" w:rsidR="00556896" w:rsidRPr="0053361E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 xml:space="preserve">PS.K2. </w:t>
            </w:r>
          </w:p>
          <w:p w14:paraId="60FADB7B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556896" w:rsidRPr="00194018" w14:paraId="3756A34D" w14:textId="77777777" w:rsidTr="009C759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1C5D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FD1" w14:textId="77777777" w:rsidR="00556896" w:rsidRPr="00194018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361E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BB36" w14:textId="77777777" w:rsidR="00556896" w:rsidRPr="0053361E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 xml:space="preserve">PS.K2. </w:t>
            </w:r>
          </w:p>
          <w:p w14:paraId="018DC8A2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361E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39A18D22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B0354F" w14:textId="77777777" w:rsidR="0085747A" w:rsidRPr="0019401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>3.3</w:t>
      </w:r>
      <w:r w:rsidR="001D7B54" w:rsidRPr="00194018">
        <w:rPr>
          <w:rFonts w:ascii="Corbel" w:hAnsi="Corbel"/>
          <w:b/>
          <w:sz w:val="24"/>
          <w:szCs w:val="24"/>
        </w:rPr>
        <w:t xml:space="preserve"> </w:t>
      </w:r>
      <w:r w:rsidR="0085747A" w:rsidRPr="00194018">
        <w:rPr>
          <w:rFonts w:ascii="Corbel" w:hAnsi="Corbel"/>
          <w:b/>
          <w:sz w:val="24"/>
          <w:szCs w:val="24"/>
        </w:rPr>
        <w:t>T</w:t>
      </w:r>
      <w:r w:rsidR="001D7B54" w:rsidRPr="0019401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94018">
        <w:rPr>
          <w:rFonts w:ascii="Corbel" w:hAnsi="Corbel"/>
          <w:sz w:val="24"/>
          <w:szCs w:val="24"/>
        </w:rPr>
        <w:t xml:space="preserve">  </w:t>
      </w:r>
    </w:p>
    <w:p w14:paraId="53F9D703" w14:textId="77777777" w:rsidR="0085747A" w:rsidRPr="0019401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Problematyka wykładu </w:t>
      </w:r>
    </w:p>
    <w:p w14:paraId="32BA7A96" w14:textId="77777777" w:rsidR="00675843" w:rsidRPr="00194018" w:rsidRDefault="00283CD6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nie dotyczy</w:t>
      </w:r>
    </w:p>
    <w:p w14:paraId="36FDA6EE" w14:textId="77777777" w:rsidR="0085747A" w:rsidRPr="001940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F9DB84" w14:textId="77777777" w:rsidR="0085747A" w:rsidRPr="0019401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94018">
        <w:rPr>
          <w:rFonts w:ascii="Corbel" w:hAnsi="Corbel"/>
          <w:sz w:val="24"/>
          <w:szCs w:val="24"/>
        </w:rPr>
        <w:t xml:space="preserve">, </w:t>
      </w:r>
      <w:r w:rsidRPr="00194018">
        <w:rPr>
          <w:rFonts w:ascii="Corbel" w:hAnsi="Corbel"/>
          <w:sz w:val="24"/>
          <w:szCs w:val="24"/>
        </w:rPr>
        <w:t xml:space="preserve">zajęć praktycznych </w:t>
      </w:r>
    </w:p>
    <w:p w14:paraId="7B6735BC" w14:textId="77777777" w:rsidR="0085747A" w:rsidRPr="0019401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4018" w14:paraId="357C080C" w14:textId="77777777" w:rsidTr="00B107B6">
        <w:tc>
          <w:tcPr>
            <w:tcW w:w="9520" w:type="dxa"/>
          </w:tcPr>
          <w:p w14:paraId="418564E2" w14:textId="77777777" w:rsidR="0085747A" w:rsidRPr="0019401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7B6" w:rsidRPr="00194018" w14:paraId="208C57C9" w14:textId="77777777" w:rsidTr="00B107B6">
        <w:tc>
          <w:tcPr>
            <w:tcW w:w="9520" w:type="dxa"/>
          </w:tcPr>
          <w:p w14:paraId="724D74F2" w14:textId="77777777" w:rsidR="00B107B6" w:rsidRPr="00194018" w:rsidRDefault="00B107B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Sem</w:t>
            </w:r>
            <w:r w:rsidR="00CB6F1F" w:rsidRPr="00194018">
              <w:rPr>
                <w:rFonts w:ascii="Corbel" w:hAnsi="Corbel"/>
                <w:sz w:val="24"/>
                <w:szCs w:val="24"/>
              </w:rPr>
              <w:t>estr 6</w:t>
            </w:r>
          </w:p>
        </w:tc>
      </w:tr>
      <w:tr w:rsidR="00B107B6" w:rsidRPr="00194018" w14:paraId="695F2622" w14:textId="77777777" w:rsidTr="00A44E64">
        <w:tc>
          <w:tcPr>
            <w:tcW w:w="9520" w:type="dxa"/>
          </w:tcPr>
          <w:p w14:paraId="431074D7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i właściwości uczenia się dzieci z zburzeniami ze spektrum autyzmu.</w:t>
            </w:r>
          </w:p>
        </w:tc>
      </w:tr>
      <w:tr w:rsidR="00B107B6" w:rsidRPr="00194018" w14:paraId="71EE4AF3" w14:textId="77777777" w:rsidTr="00A44E64">
        <w:tc>
          <w:tcPr>
            <w:tcW w:w="9520" w:type="dxa"/>
          </w:tcPr>
          <w:p w14:paraId="0246D1E1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Funkcjonowanie dziecka z autyzmem w wieku przedszkolnym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i wczesnoszkolnym</w:t>
            </w:r>
            <w:r w:rsidRPr="00194018">
              <w:rPr>
                <w:rFonts w:ascii="Corbel" w:hAnsi="Corbel"/>
                <w:sz w:val="24"/>
                <w:szCs w:val="24"/>
              </w:rPr>
              <w:t>.</w:t>
            </w:r>
            <w:r w:rsidR="002E21EB" w:rsidRPr="00194018">
              <w:rPr>
                <w:rFonts w:ascii="Corbel" w:hAnsi="Corbel"/>
                <w:sz w:val="24"/>
                <w:szCs w:val="24"/>
              </w:rPr>
              <w:t xml:space="preserve"> Funkcjonowanie dziecka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 xml:space="preserve">z zaburzeniami ze spektrum autyzmu </w:t>
            </w:r>
            <w:r w:rsidR="002E21EB" w:rsidRPr="00194018">
              <w:rPr>
                <w:rFonts w:ascii="Corbel" w:hAnsi="Corbel"/>
                <w:sz w:val="24"/>
                <w:szCs w:val="24"/>
              </w:rPr>
              <w:t xml:space="preserve">w wieku 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>wczesnoszkolnym i szkolnym.</w:t>
            </w:r>
          </w:p>
        </w:tc>
      </w:tr>
      <w:tr w:rsidR="00B107B6" w:rsidRPr="00194018" w14:paraId="66724B69" w14:textId="77777777" w:rsidTr="00A44E64">
        <w:tc>
          <w:tcPr>
            <w:tcW w:w="9520" w:type="dxa"/>
          </w:tcPr>
          <w:p w14:paraId="5DBE3E8B" w14:textId="77777777" w:rsidR="00B107B6" w:rsidRPr="00194018" w:rsidRDefault="002E21EB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Dostosowanie wymagań edukacyjnych do specjalnych potrzeb dzieci i uczniów z zaburzeniami ze spektrum autyzmu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(wychowanie przedszkolne, I etap edukacyjny).     </w:t>
            </w:r>
          </w:p>
        </w:tc>
      </w:tr>
      <w:tr w:rsidR="00B107B6" w:rsidRPr="00194018" w14:paraId="7D0488B8" w14:textId="77777777" w:rsidTr="00A44E64">
        <w:tc>
          <w:tcPr>
            <w:tcW w:w="9520" w:type="dxa"/>
          </w:tcPr>
          <w:p w14:paraId="49C3F115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Podstawowe zasady pracy z dzieckiem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 zaburzeniami ze spektrum autyzmu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Nauczanie dzieci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 zaburzeniami ze spektrum autyzmu</w:t>
            </w: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="002E21EB" w:rsidRPr="00194018">
              <w:rPr>
                <w:rFonts w:ascii="Corbel" w:hAnsi="Corbel"/>
                <w:iCs/>
                <w:sz w:val="24"/>
                <w:szCs w:val="24"/>
              </w:rPr>
              <w:t xml:space="preserve">Zasady planowania pracy 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dydaktyczno-wychowawcz</w:t>
            </w:r>
            <w:r w:rsidR="002E21EB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ej i terapeutycznie dzieci i uczniów z zaburzeniami ze spektrum autyzmu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podstawowe założenia</w:t>
            </w:r>
            <w:r w:rsidR="00913422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(wychowanie przedszkolne i </w:t>
            </w:r>
            <w:proofErr w:type="spellStart"/>
            <w:r w:rsidR="00913422" w:rsidRPr="00194018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etap edukacyjny).     </w:t>
            </w:r>
          </w:p>
        </w:tc>
      </w:tr>
      <w:tr w:rsidR="002E21EB" w:rsidRPr="00194018" w14:paraId="75E2C08E" w14:textId="77777777" w:rsidTr="00A44E64">
        <w:tc>
          <w:tcPr>
            <w:tcW w:w="9520" w:type="dxa"/>
          </w:tcPr>
          <w:p w14:paraId="31FDEFBC" w14:textId="77777777" w:rsidR="002E21EB" w:rsidRPr="00194018" w:rsidRDefault="00B60FDB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Zasady współorganizowania zajęć dydaktycznych przez nauczyciela wspierającego ucznia z zaburzeniami ze spektrum autyzmu. </w:t>
            </w:r>
          </w:p>
        </w:tc>
      </w:tr>
      <w:tr w:rsidR="00B107B6" w:rsidRPr="00194018" w14:paraId="4525345E" w14:textId="77777777" w:rsidTr="00A44E64">
        <w:tc>
          <w:tcPr>
            <w:tcW w:w="9520" w:type="dxa"/>
          </w:tcPr>
          <w:p w14:paraId="17020FCF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lastRenderedPageBreak/>
              <w:t xml:space="preserve">Charakterystyka przedszkola i szkoły ogólnodostępnej, szkoły i oddziałów integracyjnych, szkoły i oddziałów specjalnych jako miejsca realizacji zadań związanych z edukacją dziecka z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zaburzeniami ze spektrum autyzmu</w:t>
            </w:r>
            <w:r w:rsidRPr="0019401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7B6" w:rsidRPr="00194018" w14:paraId="003D8C07" w14:textId="77777777" w:rsidTr="00A44E64">
        <w:tc>
          <w:tcPr>
            <w:tcW w:w="9520" w:type="dxa"/>
          </w:tcPr>
          <w:p w14:paraId="3F56CE85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Sem</w:t>
            </w:r>
            <w:r w:rsidR="00CB6F1F" w:rsidRPr="00194018">
              <w:rPr>
                <w:rFonts w:ascii="Corbel" w:hAnsi="Corbel"/>
                <w:sz w:val="24"/>
                <w:szCs w:val="24"/>
              </w:rPr>
              <w:t>estr 7</w:t>
            </w:r>
          </w:p>
        </w:tc>
      </w:tr>
      <w:tr w:rsidR="00B107B6" w:rsidRPr="00194018" w14:paraId="0D4128BF" w14:textId="77777777" w:rsidTr="00A44E64">
        <w:tc>
          <w:tcPr>
            <w:tcW w:w="9520" w:type="dxa"/>
          </w:tcPr>
          <w:p w14:paraId="54319580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Metody i środki dydaktyczne wykorzystywane w nauczaniu. Specyfika specjalnych oddziaływań wychowawczych wobec uczniów z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zaburzeniami ze spektrum autyzmu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(wychowanie przedszkolne, I etap edukacyjny).     </w:t>
            </w:r>
          </w:p>
        </w:tc>
      </w:tr>
      <w:tr w:rsidR="00B107B6" w:rsidRPr="00194018" w14:paraId="7460D539" w14:textId="77777777" w:rsidTr="00A44E64">
        <w:tc>
          <w:tcPr>
            <w:tcW w:w="9520" w:type="dxa"/>
          </w:tcPr>
          <w:p w14:paraId="17C4CFB3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Analiza aktualnych przepisów prawa oświatowego.</w:t>
            </w:r>
          </w:p>
        </w:tc>
      </w:tr>
      <w:tr w:rsidR="00B107B6" w:rsidRPr="00194018" w14:paraId="6CBE7BB4" w14:textId="77777777" w:rsidTr="00A44E64">
        <w:tc>
          <w:tcPr>
            <w:tcW w:w="9520" w:type="dxa"/>
          </w:tcPr>
          <w:p w14:paraId="41E0EBAF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Plan i programy nauczania.</w:t>
            </w:r>
          </w:p>
        </w:tc>
      </w:tr>
      <w:tr w:rsidR="00B107B6" w:rsidRPr="00194018" w14:paraId="2B05EEB2" w14:textId="77777777" w:rsidTr="00A44E64">
        <w:tc>
          <w:tcPr>
            <w:tcW w:w="9520" w:type="dxa"/>
          </w:tcPr>
          <w:p w14:paraId="629C8E24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Przegląd wybranych metod pracy.</w:t>
            </w:r>
          </w:p>
        </w:tc>
      </w:tr>
      <w:tr w:rsidR="00B107B6" w:rsidRPr="00194018" w14:paraId="0C8D82C7" w14:textId="77777777" w:rsidTr="00B107B6">
        <w:tc>
          <w:tcPr>
            <w:tcW w:w="9520" w:type="dxa"/>
          </w:tcPr>
          <w:p w14:paraId="1DA2E08F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Metodyka nauczania w przedszkolu. </w:t>
            </w:r>
          </w:p>
        </w:tc>
      </w:tr>
      <w:tr w:rsidR="00B107B6" w:rsidRPr="00194018" w14:paraId="1BC3167E" w14:textId="77777777" w:rsidTr="00B107B6">
        <w:tc>
          <w:tcPr>
            <w:tcW w:w="9520" w:type="dxa"/>
          </w:tcPr>
          <w:p w14:paraId="2BDEC1F1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Metodyka nauczania </w:t>
            </w:r>
            <w:r w:rsidR="00913422" w:rsidRPr="00194018">
              <w:rPr>
                <w:rFonts w:ascii="Corbel" w:hAnsi="Corbel"/>
                <w:iCs/>
                <w:sz w:val="24"/>
                <w:szCs w:val="24"/>
              </w:rPr>
              <w:t>na I etapie edukacji.</w:t>
            </w:r>
          </w:p>
        </w:tc>
      </w:tr>
      <w:tr w:rsidR="00B60FDB" w:rsidRPr="00194018" w14:paraId="625CF854" w14:textId="77777777" w:rsidTr="00B107B6">
        <w:tc>
          <w:tcPr>
            <w:tcW w:w="9520" w:type="dxa"/>
          </w:tcPr>
          <w:p w14:paraId="26428E61" w14:textId="77777777" w:rsidR="00B60FDB" w:rsidRPr="00194018" w:rsidRDefault="00B60FDB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Metodyka treningów umiejętności społecznych oraz zajęć aktywizujących.</w:t>
            </w:r>
          </w:p>
        </w:tc>
      </w:tr>
      <w:tr w:rsidR="00E80031" w:rsidRPr="00194018" w14:paraId="1FE3BEAC" w14:textId="77777777" w:rsidTr="00B107B6">
        <w:tc>
          <w:tcPr>
            <w:tcW w:w="9520" w:type="dxa"/>
          </w:tcPr>
          <w:p w14:paraId="23AF873C" w14:textId="77777777" w:rsidR="00E80031" w:rsidRPr="00194018" w:rsidRDefault="00E80031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Sprawdziany i ocenianie w klasach dzieci na I etapie edukacyjnym.</w:t>
            </w:r>
          </w:p>
        </w:tc>
      </w:tr>
      <w:tr w:rsidR="00B107B6" w:rsidRPr="00194018" w14:paraId="20AA4A57" w14:textId="77777777" w:rsidTr="00B107B6">
        <w:tc>
          <w:tcPr>
            <w:tcW w:w="9520" w:type="dxa"/>
          </w:tcPr>
          <w:p w14:paraId="7F1696F6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Zabawa w edukacji dzieci z autyzmem. </w:t>
            </w:r>
            <w:r w:rsidRPr="00194018">
              <w:rPr>
                <w:rFonts w:ascii="Corbel" w:hAnsi="Corbel"/>
                <w:sz w:val="24"/>
                <w:szCs w:val="24"/>
              </w:rPr>
              <w:t>Kształtowanie umiejętności społecznych dzieci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FB5FDC" w:rsidRPr="00194018" w14:paraId="59DEF986" w14:textId="77777777" w:rsidTr="00B107B6">
        <w:tc>
          <w:tcPr>
            <w:tcW w:w="9520" w:type="dxa"/>
          </w:tcPr>
          <w:p w14:paraId="3FF29F88" w14:textId="77777777" w:rsidR="00FB5FDC" w:rsidRPr="00194018" w:rsidRDefault="00FB5FDC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Współpraca rodziców dzieci i uczniów z zaburzeniami ze spektrum autyzmu z nauczycielami, specjalistami i innymi podmiotami procesów wychowawczych.</w:t>
            </w:r>
          </w:p>
        </w:tc>
      </w:tr>
      <w:tr w:rsidR="00483345" w:rsidRPr="00194018" w14:paraId="504BA03A" w14:textId="77777777" w:rsidTr="00B107B6">
        <w:tc>
          <w:tcPr>
            <w:tcW w:w="9520" w:type="dxa"/>
          </w:tcPr>
          <w:p w14:paraId="5A1770B4" w14:textId="77777777" w:rsidR="00483345" w:rsidRPr="00194018" w:rsidRDefault="00483345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Symulacja zajęć.</w:t>
            </w:r>
          </w:p>
        </w:tc>
      </w:tr>
    </w:tbl>
    <w:p w14:paraId="004EAE0F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7838E2" w14:textId="77777777" w:rsidR="0085747A" w:rsidRPr="0019401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>3.4 Metody dydaktyczne</w:t>
      </w:r>
      <w:r w:rsidRPr="00194018">
        <w:rPr>
          <w:rFonts w:ascii="Corbel" w:hAnsi="Corbel"/>
          <w:b w:val="0"/>
          <w:smallCaps w:val="0"/>
          <w:szCs w:val="24"/>
        </w:rPr>
        <w:t xml:space="preserve"> </w:t>
      </w:r>
    </w:p>
    <w:p w14:paraId="502B2239" w14:textId="77777777" w:rsidR="0085747A" w:rsidRPr="00194018" w:rsidRDefault="00CB6F1F" w:rsidP="00B60F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warsztaty</w:t>
      </w:r>
      <w:r w:rsidR="00B107B6" w:rsidRPr="00194018">
        <w:rPr>
          <w:rFonts w:ascii="Corbel" w:hAnsi="Corbel"/>
          <w:b w:val="0"/>
          <w:smallCaps w:val="0"/>
          <w:szCs w:val="24"/>
        </w:rPr>
        <w:t>:</w:t>
      </w:r>
      <w:r w:rsidR="00153C41" w:rsidRPr="00194018">
        <w:rPr>
          <w:rFonts w:ascii="Corbel" w:hAnsi="Corbel"/>
          <w:b w:val="0"/>
          <w:i/>
          <w:smallCaps w:val="0"/>
          <w:szCs w:val="24"/>
        </w:rPr>
        <w:t xml:space="preserve"> </w:t>
      </w:r>
      <w:r w:rsidR="009F4610" w:rsidRPr="00194018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94018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194018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194018">
        <w:rPr>
          <w:rFonts w:ascii="Corbel" w:hAnsi="Corbel"/>
          <w:b w:val="0"/>
          <w:smallCaps w:val="0"/>
          <w:szCs w:val="24"/>
        </w:rPr>
        <w:t>praca w </w:t>
      </w:r>
      <w:r w:rsidR="0085747A" w:rsidRPr="00194018">
        <w:rPr>
          <w:rFonts w:ascii="Corbel" w:hAnsi="Corbel"/>
          <w:b w:val="0"/>
          <w:smallCaps w:val="0"/>
          <w:szCs w:val="24"/>
        </w:rPr>
        <w:t>grupach</w:t>
      </w:r>
      <w:r w:rsidR="0071620A" w:rsidRPr="00194018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94018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94018">
        <w:rPr>
          <w:rFonts w:ascii="Corbel" w:hAnsi="Corbel"/>
          <w:b w:val="0"/>
          <w:smallCaps w:val="0"/>
          <w:szCs w:val="24"/>
        </w:rPr>
        <w:t>,</w:t>
      </w:r>
      <w:r w:rsidR="0085747A" w:rsidRPr="00194018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194018">
        <w:rPr>
          <w:rFonts w:ascii="Corbel" w:hAnsi="Corbel"/>
          <w:b w:val="0"/>
          <w:smallCaps w:val="0"/>
          <w:szCs w:val="24"/>
        </w:rPr>
        <w:t>)</w:t>
      </w:r>
      <w:r w:rsidR="003B09C5" w:rsidRPr="00194018">
        <w:rPr>
          <w:rFonts w:ascii="Corbel" w:hAnsi="Corbel"/>
          <w:b w:val="0"/>
          <w:smallCaps w:val="0"/>
          <w:szCs w:val="24"/>
        </w:rPr>
        <w:t>, metoda projektów</w:t>
      </w:r>
      <w:r w:rsidR="00A779E7" w:rsidRPr="00194018">
        <w:rPr>
          <w:rFonts w:ascii="Corbel" w:hAnsi="Corbel"/>
          <w:b w:val="0"/>
          <w:smallCaps w:val="0"/>
          <w:szCs w:val="24"/>
        </w:rPr>
        <w:t xml:space="preserve"> (praca projektowa)</w:t>
      </w:r>
    </w:p>
    <w:p w14:paraId="21CCD10E" w14:textId="77777777" w:rsidR="00E960BB" w:rsidRPr="0019401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7CD296" w14:textId="77777777" w:rsidR="0085747A" w:rsidRPr="0019401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 </w:t>
      </w:r>
      <w:r w:rsidR="0085747A" w:rsidRPr="00194018">
        <w:rPr>
          <w:rFonts w:ascii="Corbel" w:hAnsi="Corbel"/>
          <w:smallCaps w:val="0"/>
          <w:szCs w:val="24"/>
        </w:rPr>
        <w:t>METODY I KRYTERIA OCENY</w:t>
      </w:r>
      <w:r w:rsidR="009F4610" w:rsidRPr="00194018">
        <w:rPr>
          <w:rFonts w:ascii="Corbel" w:hAnsi="Corbel"/>
          <w:smallCaps w:val="0"/>
          <w:szCs w:val="24"/>
        </w:rPr>
        <w:t xml:space="preserve"> </w:t>
      </w:r>
    </w:p>
    <w:p w14:paraId="54A7AFCA" w14:textId="77777777" w:rsidR="00923D7D" w:rsidRPr="0019401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FB66B" w14:textId="77777777" w:rsidR="0085747A" w:rsidRPr="0019401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94018">
        <w:rPr>
          <w:rFonts w:ascii="Corbel" w:hAnsi="Corbel"/>
          <w:smallCaps w:val="0"/>
          <w:szCs w:val="24"/>
        </w:rPr>
        <w:t>uczenia się</w:t>
      </w:r>
    </w:p>
    <w:p w14:paraId="35D5FF23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56896" w:rsidRPr="00194018" w14:paraId="037145ED" w14:textId="77777777" w:rsidTr="009C7592">
        <w:tc>
          <w:tcPr>
            <w:tcW w:w="1962" w:type="dxa"/>
            <w:vAlign w:val="center"/>
          </w:tcPr>
          <w:p w14:paraId="7EA6A86B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A98181E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E20B7F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5DFBD62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56896" w:rsidRPr="00194018" w14:paraId="5504AFE4" w14:textId="77777777" w:rsidTr="009C7592">
        <w:tc>
          <w:tcPr>
            <w:tcW w:w="1962" w:type="dxa"/>
          </w:tcPr>
          <w:p w14:paraId="2B944919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2C5202B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kolokwium, egzamin pisemny</w:t>
            </w:r>
          </w:p>
        </w:tc>
        <w:tc>
          <w:tcPr>
            <w:tcW w:w="2117" w:type="dxa"/>
            <w:vAlign w:val="center"/>
          </w:tcPr>
          <w:p w14:paraId="0F6FF488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56896" w:rsidRPr="00194018" w14:paraId="116D38EE" w14:textId="77777777" w:rsidTr="009C7592">
        <w:tc>
          <w:tcPr>
            <w:tcW w:w="1962" w:type="dxa"/>
          </w:tcPr>
          <w:p w14:paraId="2FDC974B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CA4ED71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projektowa,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  <w:vAlign w:val="center"/>
          </w:tcPr>
          <w:p w14:paraId="1E35CFAF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56896" w:rsidRPr="00194018" w14:paraId="1B0802D2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B976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A3C8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072C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56896" w:rsidRPr="00194018" w14:paraId="46B5E97B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1FB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CCC" w14:textId="77777777" w:rsidR="00556896" w:rsidRPr="00194018" w:rsidRDefault="00556896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13F1" w14:textId="77777777" w:rsidR="00556896" w:rsidRPr="00194018" w:rsidRDefault="00556896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0630167" w14:textId="77777777" w:rsidR="00923D7D" w:rsidRPr="0019401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9BCF6" w14:textId="77777777" w:rsidR="0085747A" w:rsidRPr="0019401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4.2 </w:t>
      </w:r>
      <w:r w:rsidR="0085747A" w:rsidRPr="0019401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94018">
        <w:rPr>
          <w:rFonts w:ascii="Corbel" w:hAnsi="Corbel"/>
          <w:smallCaps w:val="0"/>
          <w:szCs w:val="24"/>
        </w:rPr>
        <w:t xml:space="preserve"> </w:t>
      </w:r>
    </w:p>
    <w:p w14:paraId="3F12FC9D" w14:textId="77777777" w:rsidR="00923D7D" w:rsidRPr="0019401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6" w:rsidRPr="00194018" w14:paraId="43F96CF0" w14:textId="77777777" w:rsidTr="009C7592">
        <w:tc>
          <w:tcPr>
            <w:tcW w:w="9670" w:type="dxa"/>
          </w:tcPr>
          <w:p w14:paraId="38FD4B6F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przygotowanie pracy projektowej (</w:t>
            </w:r>
            <w:r w:rsidRPr="00C03BFF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program oraz konspekt do zajęć), symulacja zajęć na podstawie przygotowanych konspektów;</w:t>
            </w:r>
          </w:p>
          <w:p w14:paraId="6843A73B" w14:textId="77777777" w:rsidR="00556896" w:rsidRPr="00C03BFF" w:rsidRDefault="00556896" w:rsidP="009C7592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- egzamin pisemny oraz kolokwium, </w:t>
            </w:r>
            <w:r w:rsidRPr="00C03BFF">
              <w:rPr>
                <w:rFonts w:ascii="Corbel" w:hAnsi="Corbel"/>
                <w:b w:val="0"/>
                <w:smallCaps w:val="0"/>
                <w:sz w:val="22"/>
              </w:rPr>
              <w:t xml:space="preserve">oceniane w formie tradycyjnej: </w:t>
            </w:r>
            <w:proofErr w:type="spellStart"/>
            <w:r w:rsidRPr="00C03BFF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  <w:r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Pr="00C03BFF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Pr="00C03BFF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Pr="00C03BFF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Pr="00C03BFF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C03BFF">
              <w:rPr>
                <w:rFonts w:ascii="Corbel" w:hAnsi="Corbel"/>
                <w:b w:val="0"/>
                <w:smallCaps w:val="0"/>
                <w:sz w:val="22"/>
              </w:rPr>
              <w:t xml:space="preserve">, bdb. </w:t>
            </w:r>
          </w:p>
          <w:p w14:paraId="06736E56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C03BFF">
              <w:rPr>
                <w:rFonts w:ascii="Corbel" w:hAnsi="Corbel"/>
                <w:smallCaps w:val="0"/>
                <w:sz w:val="22"/>
              </w:rPr>
              <w:lastRenderedPageBreak/>
              <w:t>UWAGA:</w:t>
            </w:r>
            <w:r w:rsidRPr="00C03BF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Warunkiem dopuszczenia do egzaminu jest uzyskanie pozytywnej oceny z kolokwium po każdym semestrze zajęć jak również aktywności na zajęciach, udział w dyskusji.</w:t>
            </w:r>
          </w:p>
          <w:p w14:paraId="155C7BF0" w14:textId="77777777" w:rsidR="00556896" w:rsidRPr="00C03BFF" w:rsidRDefault="00556896" w:rsidP="009C759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80B5D7D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070E39D6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47CD8DC6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33C4C643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1EF6D04F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7DA2239D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503D31B9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03BFF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56A9716E" w14:textId="77777777" w:rsidR="00556896" w:rsidRPr="00C03BFF" w:rsidRDefault="00556896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716007" w14:textId="77777777" w:rsidR="00556896" w:rsidRPr="003D1232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C03BFF">
              <w:rPr>
                <w:rFonts w:ascii="Corbel" w:hAnsi="Corbel"/>
              </w:rPr>
              <w:t>Kryteria oceny projektów:</w:t>
            </w:r>
          </w:p>
          <w:p w14:paraId="417DC8EE" w14:textId="77777777" w:rsidR="00556896" w:rsidRPr="003D1232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11922AE1" w14:textId="77777777" w:rsidR="00556896" w:rsidRPr="003D1232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F83BA1A" w14:textId="77777777" w:rsidR="00556896" w:rsidRPr="003D1232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B875268" w14:textId="77777777" w:rsidR="00556896" w:rsidRPr="003D1232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1714D40" w14:textId="77777777" w:rsidR="00556896" w:rsidRPr="003D1232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2AD78A0" w14:textId="77777777" w:rsidR="00556896" w:rsidRPr="00C03BFF" w:rsidRDefault="00556896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</w:tc>
      </w:tr>
    </w:tbl>
    <w:p w14:paraId="782FD94D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B05AFA" w14:textId="77777777" w:rsidR="009F4610" w:rsidRPr="0019401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 xml:space="preserve">5. </w:t>
      </w:r>
      <w:r w:rsidR="00C61DC5" w:rsidRPr="0019401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9F1A57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194018" w14:paraId="28DA50FA" w14:textId="77777777" w:rsidTr="00A779E7">
        <w:tc>
          <w:tcPr>
            <w:tcW w:w="5132" w:type="dxa"/>
            <w:vAlign w:val="center"/>
          </w:tcPr>
          <w:p w14:paraId="28C23633" w14:textId="77777777" w:rsidR="0085747A" w:rsidRPr="0019401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9401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9401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DA61E04" w14:textId="77777777" w:rsidR="0085747A" w:rsidRPr="0019401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9401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9401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9401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94018" w14:paraId="66EDCB8E" w14:textId="77777777" w:rsidTr="00A779E7">
        <w:tc>
          <w:tcPr>
            <w:tcW w:w="5132" w:type="dxa"/>
          </w:tcPr>
          <w:p w14:paraId="5A615246" w14:textId="77777777" w:rsidR="0085747A" w:rsidRPr="00194018" w:rsidRDefault="00C61DC5" w:rsidP="00EE4D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G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9401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9401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9401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29E1DE5" w14:textId="77777777" w:rsidR="0085747A" w:rsidRPr="00194018" w:rsidRDefault="00D429FA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194018" w14:paraId="6A7F9108" w14:textId="77777777" w:rsidTr="00A779E7">
        <w:tc>
          <w:tcPr>
            <w:tcW w:w="5132" w:type="dxa"/>
          </w:tcPr>
          <w:p w14:paraId="4BA6FFF8" w14:textId="492A5F7A" w:rsidR="00C61DC5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9401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56896">
              <w:rPr>
                <w:rFonts w:ascii="Corbel" w:hAnsi="Corbel"/>
                <w:sz w:val="24"/>
                <w:szCs w:val="24"/>
              </w:rPr>
              <w:t>:</w:t>
            </w:r>
          </w:p>
          <w:p w14:paraId="60B6B0D2" w14:textId="5E5B31D9" w:rsidR="00B60FDB" w:rsidRPr="00194018" w:rsidRDefault="00B60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udział w kolokwium </w:t>
            </w:r>
          </w:p>
          <w:p w14:paraId="5BAA5F6C" w14:textId="77777777" w:rsidR="00C61DC5" w:rsidRPr="00194018" w:rsidRDefault="00B60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udział w e</w:t>
            </w:r>
            <w:r w:rsidR="00C61DC5" w:rsidRPr="00194018">
              <w:rPr>
                <w:rFonts w:ascii="Corbel" w:hAnsi="Corbel"/>
                <w:sz w:val="24"/>
                <w:szCs w:val="24"/>
              </w:rPr>
              <w:t>gzaminie</w:t>
            </w:r>
            <w:r w:rsidR="004F3AEF" w:rsidRPr="00194018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388" w:type="dxa"/>
          </w:tcPr>
          <w:p w14:paraId="321BAB18" w14:textId="335B5D9B" w:rsidR="00C61DC5" w:rsidRPr="00194018" w:rsidRDefault="00B60FDB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br/>
            </w:r>
            <w:r w:rsidR="0055689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94018" w14:paraId="1904C9DE" w14:textId="77777777" w:rsidTr="00A779E7">
        <w:tc>
          <w:tcPr>
            <w:tcW w:w="5132" w:type="dxa"/>
          </w:tcPr>
          <w:p w14:paraId="3AEBCD87" w14:textId="77777777" w:rsidR="0071620A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33883EC" w14:textId="77777777" w:rsidR="00C61DC5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983909">
              <w:rPr>
                <w:rFonts w:ascii="Corbel" w:hAnsi="Corbel"/>
                <w:sz w:val="24"/>
                <w:szCs w:val="24"/>
              </w:rPr>
              <w:t>,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 przygotowanie do egzaminu</w:t>
            </w:r>
            <w:r w:rsidR="004F3AEF" w:rsidRPr="00194018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="00D661A7" w:rsidRPr="00194018">
              <w:rPr>
                <w:rFonts w:ascii="Corbel" w:hAnsi="Corbel"/>
                <w:sz w:val="24"/>
                <w:szCs w:val="24"/>
              </w:rPr>
              <w:t>; przygotowanie pracy projektowej</w:t>
            </w:r>
          </w:p>
        </w:tc>
        <w:tc>
          <w:tcPr>
            <w:tcW w:w="4388" w:type="dxa"/>
          </w:tcPr>
          <w:p w14:paraId="2A2999FA" w14:textId="7C9EC00F" w:rsidR="00C61DC5" w:rsidRPr="00194018" w:rsidRDefault="00983909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65131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5131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55689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194018" w14:paraId="53D5811B" w14:textId="77777777" w:rsidTr="00A779E7">
        <w:tc>
          <w:tcPr>
            <w:tcW w:w="5132" w:type="dxa"/>
          </w:tcPr>
          <w:p w14:paraId="67C0FD0C" w14:textId="77777777" w:rsidR="0085747A" w:rsidRPr="0019401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1B8A66C" w14:textId="77777777" w:rsidR="0085747A" w:rsidRPr="00194018" w:rsidRDefault="00983909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194018" w14:paraId="084388BA" w14:textId="77777777" w:rsidTr="00A779E7">
        <w:tc>
          <w:tcPr>
            <w:tcW w:w="5132" w:type="dxa"/>
          </w:tcPr>
          <w:p w14:paraId="40C6DD06" w14:textId="77777777" w:rsidR="0085747A" w:rsidRPr="0019401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2819FE75" w14:textId="77777777" w:rsidR="0085747A" w:rsidRPr="00194018" w:rsidRDefault="00B60FDB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1E10038" w14:textId="77777777" w:rsidR="0085747A" w:rsidRPr="0019401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9401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9401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FD2241B" w14:textId="77777777" w:rsidR="003E1941" w:rsidRPr="0019401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C00FC0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6. </w:t>
      </w:r>
      <w:r w:rsidR="0085747A" w:rsidRPr="00194018">
        <w:rPr>
          <w:rFonts w:ascii="Corbel" w:hAnsi="Corbel"/>
          <w:smallCaps w:val="0"/>
          <w:szCs w:val="24"/>
        </w:rPr>
        <w:t>PRAKTYKI ZAWO</w:t>
      </w:r>
      <w:r w:rsidR="009D3F3B" w:rsidRPr="00194018">
        <w:rPr>
          <w:rFonts w:ascii="Corbel" w:hAnsi="Corbel"/>
          <w:smallCaps w:val="0"/>
          <w:szCs w:val="24"/>
        </w:rPr>
        <w:t>DOWE W RAMACH PRZEDMIOTU</w:t>
      </w:r>
    </w:p>
    <w:p w14:paraId="222920D4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94018" w14:paraId="70991713" w14:textId="77777777" w:rsidTr="00A779E7">
        <w:trPr>
          <w:trHeight w:val="397"/>
        </w:trPr>
        <w:tc>
          <w:tcPr>
            <w:tcW w:w="4082" w:type="dxa"/>
          </w:tcPr>
          <w:p w14:paraId="1EDD23F5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4B937A9" w14:textId="77777777" w:rsidR="0085747A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94018" w14:paraId="36CD0636" w14:textId="77777777" w:rsidTr="00A779E7">
        <w:trPr>
          <w:trHeight w:val="397"/>
        </w:trPr>
        <w:tc>
          <w:tcPr>
            <w:tcW w:w="4082" w:type="dxa"/>
          </w:tcPr>
          <w:p w14:paraId="3C171516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415" w:type="dxa"/>
          </w:tcPr>
          <w:p w14:paraId="5C90B718" w14:textId="77777777" w:rsidR="0085747A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2740E12" w14:textId="77777777" w:rsidR="003E1941" w:rsidRPr="0019401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4CBB2D" w14:textId="77777777" w:rsidR="0085747A" w:rsidRPr="0019401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7. </w:t>
      </w:r>
      <w:r w:rsidR="0085747A" w:rsidRPr="00194018">
        <w:rPr>
          <w:rFonts w:ascii="Corbel" w:hAnsi="Corbel"/>
          <w:smallCaps w:val="0"/>
          <w:szCs w:val="24"/>
        </w:rPr>
        <w:t>LITERATURA</w:t>
      </w:r>
      <w:r w:rsidRPr="00194018">
        <w:rPr>
          <w:rFonts w:ascii="Corbel" w:hAnsi="Corbel"/>
          <w:smallCaps w:val="0"/>
          <w:szCs w:val="24"/>
        </w:rPr>
        <w:t xml:space="preserve"> </w:t>
      </w:r>
    </w:p>
    <w:p w14:paraId="3FB5AA41" w14:textId="77777777" w:rsidR="00675843" w:rsidRPr="0019401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94018" w14:paraId="3A03A71B" w14:textId="77777777" w:rsidTr="006304F3">
        <w:trPr>
          <w:trHeight w:val="397"/>
        </w:trPr>
        <w:tc>
          <w:tcPr>
            <w:tcW w:w="9497" w:type="dxa"/>
          </w:tcPr>
          <w:p w14:paraId="37515196" w14:textId="77777777" w:rsidR="0085747A" w:rsidRPr="00194018" w:rsidRDefault="0085747A" w:rsidP="0055689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A68FE6F" w14:textId="5CCB4FF4" w:rsidR="00283CD6" w:rsidRPr="00556896" w:rsidRDefault="00B60FDB" w:rsidP="0055689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L. (2007),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Impuls, Kraków. </w:t>
            </w:r>
          </w:p>
          <w:p w14:paraId="1543ACA9" w14:textId="255C3CA2" w:rsidR="00283CD6" w:rsidRPr="00556896" w:rsidRDefault="00B60FDB" w:rsidP="0055689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hyperlink r:id="rId8" w:history="1">
              <w:proofErr w:type="spellStart"/>
              <w:r w:rsidRPr="00194018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Esveldt</w:t>
              </w:r>
              <w:proofErr w:type="spellEnd"/>
              <w:r w:rsidRPr="00194018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-Dawson</w:t>
              </w:r>
            </w:hyperlink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K. (2000).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Jak utrwalać wyuczone zachowanie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, Stowarzyszenie Pomocy Osobom Autystycznym, Gdańsk.</w:t>
            </w:r>
          </w:p>
          <w:p w14:paraId="1934345C" w14:textId="30723CE0" w:rsidR="004758C7" w:rsidRPr="00556896" w:rsidRDefault="00B60FDB" w:rsidP="0055689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Frith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U. (2008),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Autyzm. Wyjaśnienie tajemnicy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GWP, Gdańsk. Komender J., Jagielska G., Bryńska A. (2009),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i zespół Aspergera,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PZWL, Warszawa.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2E7A59C" w14:textId="6FD5593E" w:rsidR="00283CD6" w:rsidRPr="00556896" w:rsidRDefault="00B60FDB" w:rsidP="0055689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Galkowski</w:t>
            </w:r>
            <w:proofErr w:type="spellEnd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T. (1995).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autystyczne w środowisku rodzinnym i szkolnym,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WSiP, Warszawa</w:t>
            </w:r>
          </w:p>
          <w:p w14:paraId="0BC90467" w14:textId="77777777" w:rsidR="00363194" w:rsidRPr="00363194" w:rsidRDefault="00B60FDB" w:rsidP="0055689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Gałka U., Pisarska E. (2009).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z autyzmem w szkole i przedszkolu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 Centrum Metodyczne Pomocy Psychologiczno-Pedagogicznej, Warszaw</w:t>
            </w:r>
            <w:r w:rsidR="00283CD6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39BAACC5" w14:textId="77777777" w:rsidR="00283CD6" w:rsidRPr="00363194" w:rsidRDefault="00363194" w:rsidP="0055689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Maurice C. (2000). 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Modele zachowań oraz współpraca z dziećmi autystycznymi. Poradnik dla rodziców i osób profesjonalnie zajmujących się problemem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Twigger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, Warszawa. </w:t>
            </w:r>
          </w:p>
          <w:p w14:paraId="4982CD1D" w14:textId="77777777" w:rsidR="00B60FDB" w:rsidRPr="00194018" w:rsidRDefault="00B60FDB" w:rsidP="0055689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Seach</w:t>
            </w:r>
            <w:proofErr w:type="spellEnd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D., Lloyd M. (2006).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Pomóż dziecku z autyzmem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 Wydawnictwo K. E. Liber, Warszawa.</w:t>
            </w:r>
          </w:p>
        </w:tc>
      </w:tr>
      <w:tr w:rsidR="0085747A" w:rsidRPr="00194018" w14:paraId="17A25BAB" w14:textId="77777777" w:rsidTr="006304F3">
        <w:trPr>
          <w:trHeight w:val="397"/>
        </w:trPr>
        <w:tc>
          <w:tcPr>
            <w:tcW w:w="9497" w:type="dxa"/>
          </w:tcPr>
          <w:p w14:paraId="392E7AEB" w14:textId="77777777" w:rsidR="0085747A" w:rsidRPr="00194018" w:rsidRDefault="0085747A" w:rsidP="0055689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72E677B" w14:textId="77777777" w:rsidR="00B60FDB" w:rsidRPr="00194018" w:rsidRDefault="00B60FDB" w:rsidP="00556896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Kossewska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J. (2009),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Kompleksowe wspomaganie rozwoju uczniów z autyzmem i zaburzeniami pokrewnymi,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 Wyd. Impuls, Kraków. </w:t>
            </w:r>
          </w:p>
          <w:p w14:paraId="5A44B8EB" w14:textId="77777777" w:rsidR="00B60FDB" w:rsidRPr="00194018" w:rsidRDefault="00B60FDB" w:rsidP="00556896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Pietras T., Wituski A., Gałecki P. (2010). 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epidemiologia, diagnoza i terapia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>, Wrocław.</w:t>
            </w:r>
          </w:p>
          <w:p w14:paraId="1976E40B" w14:textId="77777777" w:rsidR="00B60FDB" w:rsidRPr="00194018" w:rsidRDefault="00B60FDB" w:rsidP="00556896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Pisula E. (2010),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przyczyny, symptomy, terapia,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Wyd. Harmonia, Gdańsk.</w:t>
            </w:r>
          </w:p>
          <w:p w14:paraId="01173737" w14:textId="77777777" w:rsidR="00B60FDB" w:rsidRPr="00194018" w:rsidRDefault="00B60FDB" w:rsidP="00556896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Randall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P., Parker J. (2010),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jak pomóc rodzinie</w:t>
            </w:r>
            <w:r w:rsidRPr="00194018">
              <w:rPr>
                <w:rFonts w:ascii="Corbel" w:hAnsi="Corbel"/>
                <w:sz w:val="24"/>
                <w:szCs w:val="24"/>
              </w:rPr>
              <w:t>, GWP, Gdańsk.</w:t>
            </w:r>
          </w:p>
          <w:p w14:paraId="72ADFBD0" w14:textId="77777777" w:rsidR="00B60FDB" w:rsidRPr="00194018" w:rsidRDefault="00B60FDB" w:rsidP="00556896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 i akta prawne.</w:t>
            </w:r>
          </w:p>
        </w:tc>
      </w:tr>
    </w:tbl>
    <w:p w14:paraId="4AA36CF0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970767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400EB" w14:textId="77777777" w:rsidR="0085747A" w:rsidRPr="0019401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A3ECA6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A5566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6B13A1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DCDEB5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889B7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A801A7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544B25" w14:textId="77777777" w:rsidR="006304F3" w:rsidRPr="00194018" w:rsidRDefault="006304F3" w:rsidP="006304F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304F3" w:rsidRPr="0019401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2CA20" w14:textId="77777777" w:rsidR="001D65E1" w:rsidRDefault="001D65E1" w:rsidP="00C16ABF">
      <w:pPr>
        <w:spacing w:after="0" w:line="240" w:lineRule="auto"/>
      </w:pPr>
      <w:r>
        <w:separator/>
      </w:r>
    </w:p>
  </w:endnote>
  <w:endnote w:type="continuationSeparator" w:id="0">
    <w:p w14:paraId="6A5EEEBA" w14:textId="77777777" w:rsidR="001D65E1" w:rsidRDefault="001D65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2E29" w14:textId="77777777" w:rsidR="001D65E1" w:rsidRDefault="001D65E1" w:rsidP="00C16ABF">
      <w:pPr>
        <w:spacing w:after="0" w:line="240" w:lineRule="auto"/>
      </w:pPr>
      <w:r>
        <w:separator/>
      </w:r>
    </w:p>
  </w:footnote>
  <w:footnote w:type="continuationSeparator" w:id="0">
    <w:p w14:paraId="3E7FF201" w14:textId="77777777" w:rsidR="001D65E1" w:rsidRDefault="001D65E1" w:rsidP="00C16ABF">
      <w:pPr>
        <w:spacing w:after="0" w:line="240" w:lineRule="auto"/>
      </w:pPr>
      <w:r>
        <w:continuationSeparator/>
      </w:r>
    </w:p>
  </w:footnote>
  <w:footnote w:id="1">
    <w:p w14:paraId="11C3A083" w14:textId="77777777" w:rsidR="00556896" w:rsidRDefault="00556896" w:rsidP="005568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0279"/>
    <w:multiLevelType w:val="hybridMultilevel"/>
    <w:tmpl w:val="294A7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727B2"/>
    <w:multiLevelType w:val="hybridMultilevel"/>
    <w:tmpl w:val="1D524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525802">
    <w:abstractNumId w:val="1"/>
  </w:num>
  <w:num w:numId="2" w16cid:durableId="694884800">
    <w:abstractNumId w:val="3"/>
  </w:num>
  <w:num w:numId="3" w16cid:durableId="1267270271">
    <w:abstractNumId w:val="0"/>
  </w:num>
  <w:num w:numId="4" w16cid:durableId="19138113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53C"/>
    <w:rsid w:val="00070ED6"/>
    <w:rsid w:val="00073151"/>
    <w:rsid w:val="000742DC"/>
    <w:rsid w:val="00084C12"/>
    <w:rsid w:val="0009462C"/>
    <w:rsid w:val="00094B12"/>
    <w:rsid w:val="00096C46"/>
    <w:rsid w:val="000A296F"/>
    <w:rsid w:val="000A2A28"/>
    <w:rsid w:val="000A3CDF"/>
    <w:rsid w:val="000A5D02"/>
    <w:rsid w:val="000B192D"/>
    <w:rsid w:val="000B28EE"/>
    <w:rsid w:val="000B3E37"/>
    <w:rsid w:val="000C6E04"/>
    <w:rsid w:val="000D04B0"/>
    <w:rsid w:val="000F1C57"/>
    <w:rsid w:val="000F4B5C"/>
    <w:rsid w:val="000F5615"/>
    <w:rsid w:val="0010007D"/>
    <w:rsid w:val="00124BFF"/>
    <w:rsid w:val="0012560E"/>
    <w:rsid w:val="00127108"/>
    <w:rsid w:val="00134B13"/>
    <w:rsid w:val="00136A9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18"/>
    <w:rsid w:val="001A70D2"/>
    <w:rsid w:val="001B24DC"/>
    <w:rsid w:val="001D657B"/>
    <w:rsid w:val="001D65E1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8C1"/>
    <w:rsid w:val="00281FF2"/>
    <w:rsid w:val="00283CD6"/>
    <w:rsid w:val="002857DE"/>
    <w:rsid w:val="00291567"/>
    <w:rsid w:val="002A22BF"/>
    <w:rsid w:val="002A2389"/>
    <w:rsid w:val="002A2483"/>
    <w:rsid w:val="002A671D"/>
    <w:rsid w:val="002A76D0"/>
    <w:rsid w:val="002B4D55"/>
    <w:rsid w:val="002B56E7"/>
    <w:rsid w:val="002B5EA0"/>
    <w:rsid w:val="002B6119"/>
    <w:rsid w:val="002C1F06"/>
    <w:rsid w:val="002D2609"/>
    <w:rsid w:val="002D3375"/>
    <w:rsid w:val="002D73D4"/>
    <w:rsid w:val="002E21EB"/>
    <w:rsid w:val="002F02A3"/>
    <w:rsid w:val="002F4ABE"/>
    <w:rsid w:val="003018BA"/>
    <w:rsid w:val="0030395F"/>
    <w:rsid w:val="003053C9"/>
    <w:rsid w:val="00305C92"/>
    <w:rsid w:val="003151C5"/>
    <w:rsid w:val="003343CF"/>
    <w:rsid w:val="00346FE9"/>
    <w:rsid w:val="0034759A"/>
    <w:rsid w:val="003503F6"/>
    <w:rsid w:val="003530DD"/>
    <w:rsid w:val="00363194"/>
    <w:rsid w:val="00363F78"/>
    <w:rsid w:val="003A0A5B"/>
    <w:rsid w:val="003A1176"/>
    <w:rsid w:val="003B09C5"/>
    <w:rsid w:val="003C0BAE"/>
    <w:rsid w:val="003D168C"/>
    <w:rsid w:val="003D18A9"/>
    <w:rsid w:val="003D6CE2"/>
    <w:rsid w:val="003E1941"/>
    <w:rsid w:val="003E2FE6"/>
    <w:rsid w:val="003E49D5"/>
    <w:rsid w:val="003E6DFB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74F"/>
    <w:rsid w:val="00461EFC"/>
    <w:rsid w:val="004652C2"/>
    <w:rsid w:val="004706D1"/>
    <w:rsid w:val="00471326"/>
    <w:rsid w:val="004758C7"/>
    <w:rsid w:val="0047598D"/>
    <w:rsid w:val="00483345"/>
    <w:rsid w:val="004840FD"/>
    <w:rsid w:val="00490F7D"/>
    <w:rsid w:val="00491678"/>
    <w:rsid w:val="004968E2"/>
    <w:rsid w:val="004A3EEA"/>
    <w:rsid w:val="004A4D1F"/>
    <w:rsid w:val="004D1CE3"/>
    <w:rsid w:val="004D5282"/>
    <w:rsid w:val="004F1551"/>
    <w:rsid w:val="004F3AEF"/>
    <w:rsid w:val="004F55A3"/>
    <w:rsid w:val="0050496F"/>
    <w:rsid w:val="00513B6F"/>
    <w:rsid w:val="00516EC4"/>
    <w:rsid w:val="00517C63"/>
    <w:rsid w:val="00524D1A"/>
    <w:rsid w:val="005363C4"/>
    <w:rsid w:val="00536BDE"/>
    <w:rsid w:val="00543ACC"/>
    <w:rsid w:val="00556896"/>
    <w:rsid w:val="0056696D"/>
    <w:rsid w:val="0059484D"/>
    <w:rsid w:val="005A0855"/>
    <w:rsid w:val="005A3196"/>
    <w:rsid w:val="005A31D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4F3"/>
    <w:rsid w:val="00647FA8"/>
    <w:rsid w:val="00650C5F"/>
    <w:rsid w:val="00651315"/>
    <w:rsid w:val="00654934"/>
    <w:rsid w:val="006620D9"/>
    <w:rsid w:val="00671958"/>
    <w:rsid w:val="00675843"/>
    <w:rsid w:val="00683085"/>
    <w:rsid w:val="00696477"/>
    <w:rsid w:val="006A5C0A"/>
    <w:rsid w:val="006D050F"/>
    <w:rsid w:val="006D6139"/>
    <w:rsid w:val="006E45D9"/>
    <w:rsid w:val="006E5D65"/>
    <w:rsid w:val="006F101D"/>
    <w:rsid w:val="006F1282"/>
    <w:rsid w:val="006F1FBC"/>
    <w:rsid w:val="006F31E2"/>
    <w:rsid w:val="00706544"/>
    <w:rsid w:val="007072BA"/>
    <w:rsid w:val="0071620A"/>
    <w:rsid w:val="00724677"/>
    <w:rsid w:val="00725459"/>
    <w:rsid w:val="007279E0"/>
    <w:rsid w:val="007327BD"/>
    <w:rsid w:val="00734608"/>
    <w:rsid w:val="00740E7B"/>
    <w:rsid w:val="0074227B"/>
    <w:rsid w:val="00745302"/>
    <w:rsid w:val="007461D6"/>
    <w:rsid w:val="00746EC8"/>
    <w:rsid w:val="00763BF1"/>
    <w:rsid w:val="00766FD4"/>
    <w:rsid w:val="0078166D"/>
    <w:rsid w:val="0078168C"/>
    <w:rsid w:val="00787C2A"/>
    <w:rsid w:val="00790E27"/>
    <w:rsid w:val="007A265C"/>
    <w:rsid w:val="007A4022"/>
    <w:rsid w:val="007A6E6E"/>
    <w:rsid w:val="007B7748"/>
    <w:rsid w:val="007B7FDF"/>
    <w:rsid w:val="007C3299"/>
    <w:rsid w:val="007C3BCC"/>
    <w:rsid w:val="007C4546"/>
    <w:rsid w:val="007D6E56"/>
    <w:rsid w:val="007E04AD"/>
    <w:rsid w:val="007F4155"/>
    <w:rsid w:val="0081554D"/>
    <w:rsid w:val="0081707E"/>
    <w:rsid w:val="008236A4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6FFA"/>
    <w:rsid w:val="008C0CC0"/>
    <w:rsid w:val="008C19A9"/>
    <w:rsid w:val="008C379D"/>
    <w:rsid w:val="008C5147"/>
    <w:rsid w:val="008C5359"/>
    <w:rsid w:val="008C5363"/>
    <w:rsid w:val="008D3DFB"/>
    <w:rsid w:val="008D61EE"/>
    <w:rsid w:val="008D7ED4"/>
    <w:rsid w:val="008E64F4"/>
    <w:rsid w:val="008F0EAF"/>
    <w:rsid w:val="008F12C9"/>
    <w:rsid w:val="008F6E29"/>
    <w:rsid w:val="00913422"/>
    <w:rsid w:val="00916188"/>
    <w:rsid w:val="00923D7D"/>
    <w:rsid w:val="009508DF"/>
    <w:rsid w:val="00950DAC"/>
    <w:rsid w:val="00954A07"/>
    <w:rsid w:val="00962F34"/>
    <w:rsid w:val="00970E5E"/>
    <w:rsid w:val="00971EF1"/>
    <w:rsid w:val="00983909"/>
    <w:rsid w:val="009947CA"/>
    <w:rsid w:val="00996C05"/>
    <w:rsid w:val="00997F14"/>
    <w:rsid w:val="009A78D9"/>
    <w:rsid w:val="009C3E31"/>
    <w:rsid w:val="009C54AE"/>
    <w:rsid w:val="009C58C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904"/>
    <w:rsid w:val="00A53FA5"/>
    <w:rsid w:val="00A54817"/>
    <w:rsid w:val="00A601C8"/>
    <w:rsid w:val="00A60799"/>
    <w:rsid w:val="00A779E7"/>
    <w:rsid w:val="00A84C85"/>
    <w:rsid w:val="00A92C4F"/>
    <w:rsid w:val="00A97DE1"/>
    <w:rsid w:val="00AB053C"/>
    <w:rsid w:val="00AD1146"/>
    <w:rsid w:val="00AD27D3"/>
    <w:rsid w:val="00AD66D6"/>
    <w:rsid w:val="00AD742E"/>
    <w:rsid w:val="00AE1160"/>
    <w:rsid w:val="00AE203C"/>
    <w:rsid w:val="00AE2E74"/>
    <w:rsid w:val="00AE5FCB"/>
    <w:rsid w:val="00AF2C1E"/>
    <w:rsid w:val="00B06142"/>
    <w:rsid w:val="00B107B6"/>
    <w:rsid w:val="00B135B1"/>
    <w:rsid w:val="00B3130B"/>
    <w:rsid w:val="00B35089"/>
    <w:rsid w:val="00B40ADB"/>
    <w:rsid w:val="00B43B77"/>
    <w:rsid w:val="00B43E80"/>
    <w:rsid w:val="00B607DB"/>
    <w:rsid w:val="00B60FDB"/>
    <w:rsid w:val="00B66529"/>
    <w:rsid w:val="00B75946"/>
    <w:rsid w:val="00B8056E"/>
    <w:rsid w:val="00B819C8"/>
    <w:rsid w:val="00B82308"/>
    <w:rsid w:val="00B90885"/>
    <w:rsid w:val="00BA33D5"/>
    <w:rsid w:val="00BB520A"/>
    <w:rsid w:val="00BD3869"/>
    <w:rsid w:val="00BD66E9"/>
    <w:rsid w:val="00BD6FF4"/>
    <w:rsid w:val="00BF2C41"/>
    <w:rsid w:val="00C058B4"/>
    <w:rsid w:val="00C05F44"/>
    <w:rsid w:val="00C131B5"/>
    <w:rsid w:val="00C137E4"/>
    <w:rsid w:val="00C16ABF"/>
    <w:rsid w:val="00C170AE"/>
    <w:rsid w:val="00C26CB7"/>
    <w:rsid w:val="00C324C1"/>
    <w:rsid w:val="00C36992"/>
    <w:rsid w:val="00C56036"/>
    <w:rsid w:val="00C61A8C"/>
    <w:rsid w:val="00C61DC5"/>
    <w:rsid w:val="00C67E92"/>
    <w:rsid w:val="00C70A26"/>
    <w:rsid w:val="00C766DF"/>
    <w:rsid w:val="00C94B98"/>
    <w:rsid w:val="00CA2B96"/>
    <w:rsid w:val="00CA5089"/>
    <w:rsid w:val="00CB2AC3"/>
    <w:rsid w:val="00CB6F1F"/>
    <w:rsid w:val="00CD6897"/>
    <w:rsid w:val="00CE5BAC"/>
    <w:rsid w:val="00CE71E5"/>
    <w:rsid w:val="00CF25BE"/>
    <w:rsid w:val="00CF78ED"/>
    <w:rsid w:val="00D01880"/>
    <w:rsid w:val="00D02B25"/>
    <w:rsid w:val="00D02EBA"/>
    <w:rsid w:val="00D16D97"/>
    <w:rsid w:val="00D17C3C"/>
    <w:rsid w:val="00D22F18"/>
    <w:rsid w:val="00D26B2C"/>
    <w:rsid w:val="00D339B8"/>
    <w:rsid w:val="00D352C9"/>
    <w:rsid w:val="00D35C2C"/>
    <w:rsid w:val="00D3785E"/>
    <w:rsid w:val="00D425B2"/>
    <w:rsid w:val="00D428D6"/>
    <w:rsid w:val="00D429FA"/>
    <w:rsid w:val="00D44C48"/>
    <w:rsid w:val="00D54EF9"/>
    <w:rsid w:val="00D552B2"/>
    <w:rsid w:val="00D608D1"/>
    <w:rsid w:val="00D661A7"/>
    <w:rsid w:val="00D72F3C"/>
    <w:rsid w:val="00D74119"/>
    <w:rsid w:val="00D8075B"/>
    <w:rsid w:val="00D8678B"/>
    <w:rsid w:val="00DA2114"/>
    <w:rsid w:val="00DB0DB3"/>
    <w:rsid w:val="00DE09C0"/>
    <w:rsid w:val="00DE4A14"/>
    <w:rsid w:val="00DF320D"/>
    <w:rsid w:val="00DF71C8"/>
    <w:rsid w:val="00E062C2"/>
    <w:rsid w:val="00E129B8"/>
    <w:rsid w:val="00E21E7D"/>
    <w:rsid w:val="00E22FBC"/>
    <w:rsid w:val="00E24BF5"/>
    <w:rsid w:val="00E25338"/>
    <w:rsid w:val="00E26C9F"/>
    <w:rsid w:val="00E51E44"/>
    <w:rsid w:val="00E63348"/>
    <w:rsid w:val="00E67315"/>
    <w:rsid w:val="00E742AA"/>
    <w:rsid w:val="00E77E88"/>
    <w:rsid w:val="00E80031"/>
    <w:rsid w:val="00E8107D"/>
    <w:rsid w:val="00E81FE6"/>
    <w:rsid w:val="00E960BB"/>
    <w:rsid w:val="00EA2074"/>
    <w:rsid w:val="00EA4832"/>
    <w:rsid w:val="00EA4E9D"/>
    <w:rsid w:val="00EC4899"/>
    <w:rsid w:val="00ED03AB"/>
    <w:rsid w:val="00ED32D2"/>
    <w:rsid w:val="00EE32DE"/>
    <w:rsid w:val="00EE4D91"/>
    <w:rsid w:val="00EE5457"/>
    <w:rsid w:val="00EF2F71"/>
    <w:rsid w:val="00F070AB"/>
    <w:rsid w:val="00F12AFD"/>
    <w:rsid w:val="00F17567"/>
    <w:rsid w:val="00F2036C"/>
    <w:rsid w:val="00F27A7B"/>
    <w:rsid w:val="00F526AF"/>
    <w:rsid w:val="00F549AE"/>
    <w:rsid w:val="00F617C3"/>
    <w:rsid w:val="00F64E31"/>
    <w:rsid w:val="00F7066B"/>
    <w:rsid w:val="00F83B28"/>
    <w:rsid w:val="00F974DA"/>
    <w:rsid w:val="00FA46E5"/>
    <w:rsid w:val="00FB5FDC"/>
    <w:rsid w:val="00FB7DBA"/>
    <w:rsid w:val="00FC1C25"/>
    <w:rsid w:val="00FC3F45"/>
    <w:rsid w:val="00FD503F"/>
    <w:rsid w:val="00FD555A"/>
    <w:rsid w:val="00FD7589"/>
    <w:rsid w:val="00FD77EB"/>
    <w:rsid w:val="00FE472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D64F"/>
  <w15:docId w15:val="{5090A8AD-DFBB-4A18-8958-100B95AA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kanapie.pl/karen-esveldt-dawson-autor,529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BCD1-F48A-4F65-9865-2C06D324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6</Pages>
  <Words>1710</Words>
  <Characters>10266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</cp:revision>
  <cp:lastPrinted>2019-02-06T12:12:00Z</cp:lastPrinted>
  <dcterms:created xsi:type="dcterms:W3CDTF">2025-01-27T11:43:00Z</dcterms:created>
  <dcterms:modified xsi:type="dcterms:W3CDTF">2026-06-15T10:48:00Z</dcterms:modified>
</cp:coreProperties>
</file>